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Shipley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Shipley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Shipley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Shipley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Shipley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Shipley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Shipley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Shipley is estimated to be </w:t>
      </w:r>
      <w:r w:rsidRPr="00773DF7">
        <w:rPr>
          <w:rFonts w:ascii="Libre Franklin Light" w:eastAsia="Times New Roman" w:hAnsi="Libre Franklin Light" w:cs="Calibri Light"/>
          <w:b/>
          <w:bCs/>
          <w:color w:val="C45911" w:themeColor="accent2" w:themeShade="BF"/>
        </w:rPr>
        <w:t xml:space="preserve">£1,608,457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Shipley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Shipley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Shipley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Shipley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ip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Shipley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ip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Shipley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Shipley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ip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Shipley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Shipley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Shipley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Shipley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Shipley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Shipley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£1,608,457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Shipley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£26,199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£541,813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£38,814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£10,916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£20,013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£970,702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£1,608,457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Shipley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Shipley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Shipley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Shipley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Shipley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Shipley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Shipley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Shipley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Shipley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Shipley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Shipley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Shipley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5540907-B229-42AF-9B55-CBCC3A74272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